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C6DB1" w14:textId="77777777" w:rsidR="001C7FD3" w:rsidRDefault="001C7FD3" w:rsidP="001C7F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41E8F073" w14:textId="77777777" w:rsidR="001C7FD3" w:rsidRDefault="001C7FD3" w:rsidP="001C7F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05D3AC1" w14:textId="77777777" w:rsidR="001C7FD3" w:rsidRDefault="001C7FD3" w:rsidP="001C7FD3">
      <w:pPr>
        <w:rPr>
          <w:rFonts w:ascii="Times New Roman" w:hAnsi="Times New Roman" w:cs="Times New Roman"/>
          <w:sz w:val="24"/>
          <w:szCs w:val="24"/>
        </w:rPr>
      </w:pPr>
    </w:p>
    <w:p w14:paraId="33A3C2D3" w14:textId="77777777" w:rsidR="001C7FD3" w:rsidRDefault="001C7FD3" w:rsidP="001C7FD3">
      <w:pPr>
        <w:rPr>
          <w:rFonts w:ascii="Times New Roman" w:hAnsi="Times New Roman" w:cs="Times New Roman"/>
          <w:sz w:val="24"/>
          <w:szCs w:val="24"/>
        </w:rPr>
      </w:pPr>
    </w:p>
    <w:p w14:paraId="2C75E1C9" w14:textId="77777777" w:rsidR="001C7FD3" w:rsidRDefault="001C7FD3" w:rsidP="001C7F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Jan.1400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1639A49" w14:textId="77777777" w:rsidR="001C7FD3" w:rsidRDefault="001C7FD3" w:rsidP="001C7FD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p.242)</w:t>
      </w:r>
    </w:p>
    <w:p w14:paraId="2522BA30" w14:textId="77777777" w:rsidR="001C7FD3" w:rsidRDefault="001C7FD3" w:rsidP="001C7FD3">
      <w:pPr>
        <w:rPr>
          <w:rFonts w:ascii="Times New Roman" w:hAnsi="Times New Roman" w:cs="Times New Roman"/>
          <w:sz w:val="24"/>
          <w:szCs w:val="24"/>
        </w:rPr>
      </w:pPr>
    </w:p>
    <w:p w14:paraId="404D8AD8" w14:textId="77777777" w:rsidR="001C7FD3" w:rsidRDefault="001C7FD3" w:rsidP="001C7FD3">
      <w:pPr>
        <w:rPr>
          <w:rFonts w:ascii="Times New Roman" w:hAnsi="Times New Roman" w:cs="Times New Roman"/>
          <w:sz w:val="24"/>
          <w:szCs w:val="24"/>
        </w:rPr>
      </w:pPr>
    </w:p>
    <w:p w14:paraId="79D45E47" w14:textId="77777777" w:rsidR="001C7FD3" w:rsidRDefault="001C7FD3" w:rsidP="001C7F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p w14:paraId="4049EF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275B" w14:textId="77777777" w:rsidR="001C7FD3" w:rsidRDefault="001C7FD3" w:rsidP="009139A6">
      <w:r>
        <w:separator/>
      </w:r>
    </w:p>
  </w:endnote>
  <w:endnote w:type="continuationSeparator" w:id="0">
    <w:p w14:paraId="3C65ACBA" w14:textId="77777777" w:rsidR="001C7FD3" w:rsidRDefault="001C7F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C1A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33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822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825BA" w14:textId="77777777" w:rsidR="001C7FD3" w:rsidRDefault="001C7FD3" w:rsidP="009139A6">
      <w:r>
        <w:separator/>
      </w:r>
    </w:p>
  </w:footnote>
  <w:footnote w:type="continuationSeparator" w:id="0">
    <w:p w14:paraId="59C71B83" w14:textId="77777777" w:rsidR="001C7FD3" w:rsidRDefault="001C7F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5E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75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AB5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FD3"/>
    <w:rsid w:val="000666E0"/>
    <w:rsid w:val="001C7FD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B0728"/>
  <w15:chartTrackingRefBased/>
  <w15:docId w15:val="{251AA70D-2B47-4810-A4A9-8D150922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FD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2021-07-01T10:24:00Z</dcterms:created>
  <dcterms:modified xsi:type="dcterms:W3CDTF">2021-07-01T10:24:00Z</dcterms:modified>
</cp:coreProperties>
</file>